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2CE" w:rsidRPr="0025354E" w:rsidRDefault="00FC43B6" w:rsidP="0025354E">
      <w:pPr>
        <w:jc w:val="center"/>
        <w:rPr>
          <w:rFonts w:ascii="Times New Roman" w:hAnsi="Times New Roman" w:cs="Times New Roman"/>
          <w:sz w:val="32"/>
        </w:rPr>
      </w:pPr>
      <w:r w:rsidRPr="0025354E">
        <w:rPr>
          <w:rFonts w:ascii="Times New Roman" w:hAnsi="Times New Roman" w:cs="Times New Roman"/>
          <w:sz w:val="32"/>
        </w:rPr>
        <w:t>CS115 Introduction to Computer Concepts and Applications</w:t>
      </w:r>
    </w:p>
    <w:p w:rsidR="00FC43B6" w:rsidRDefault="00FC43B6"/>
    <w:p w:rsidR="00FC43B6" w:rsidRPr="0025354E" w:rsidRDefault="00FC43B6">
      <w:pPr>
        <w:rPr>
          <w:rFonts w:ascii="Times New Roman" w:hAnsi="Times New Roman" w:cs="Times New Roman"/>
          <w:b/>
          <w:sz w:val="24"/>
        </w:rPr>
      </w:pPr>
      <w:r w:rsidRPr="0025354E">
        <w:rPr>
          <w:rFonts w:ascii="Times New Roman" w:hAnsi="Times New Roman" w:cs="Times New Roman"/>
          <w:b/>
          <w:sz w:val="24"/>
        </w:rPr>
        <w:t>Course Description:</w:t>
      </w:r>
    </w:p>
    <w:p w:rsidR="0025354E" w:rsidRPr="0025354E" w:rsidRDefault="00FC43B6" w:rsidP="0025354E">
      <w:pPr>
        <w:rPr>
          <w:rFonts w:ascii="Times New Roman" w:hAnsi="Times New Roman" w:cs="Times New Roman"/>
          <w:sz w:val="24"/>
        </w:rPr>
      </w:pPr>
      <w:r w:rsidRPr="0025354E">
        <w:rPr>
          <w:rFonts w:ascii="Times New Roman" w:hAnsi="Times New Roman" w:cs="Times New Roman"/>
          <w:sz w:val="24"/>
        </w:rPr>
        <w:t xml:space="preserve">This course introduces computer concepts, including fundamental functions and operations of the computer.  Topics include identification of hardware components, basic computer operations, security issues, and the use of software applications for working with word documents, spreadsheets, </w:t>
      </w:r>
      <w:r w:rsidR="0025354E" w:rsidRPr="0025354E">
        <w:rPr>
          <w:rFonts w:ascii="Times New Roman" w:hAnsi="Times New Roman" w:cs="Times New Roman"/>
          <w:sz w:val="24"/>
        </w:rPr>
        <w:t xml:space="preserve">databases, and presentations. </w:t>
      </w:r>
    </w:p>
    <w:p w:rsidR="0025354E" w:rsidRPr="0025354E" w:rsidRDefault="0025354E" w:rsidP="0025354E">
      <w:pPr>
        <w:tabs>
          <w:tab w:val="left" w:pos="5760"/>
        </w:tabs>
        <w:rPr>
          <w:rFonts w:ascii="Times New Roman" w:hAnsi="Times New Roman" w:cs="Times New Roman"/>
          <w:b/>
          <w:sz w:val="24"/>
        </w:rPr>
      </w:pPr>
      <w:r w:rsidRPr="0025354E">
        <w:rPr>
          <w:rFonts w:ascii="Times New Roman" w:hAnsi="Times New Roman" w:cs="Times New Roman"/>
          <w:b/>
          <w:sz w:val="24"/>
        </w:rPr>
        <w:t xml:space="preserve">Instructor: </w:t>
      </w:r>
      <w:r w:rsidRPr="0025354E">
        <w:rPr>
          <w:rFonts w:ascii="Times New Roman" w:hAnsi="Times New Roman" w:cs="Times New Roman"/>
          <w:b/>
          <w:sz w:val="24"/>
        </w:rPr>
        <w:tab/>
        <w:t>Class Schedule:</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Diane Crockett </w:t>
      </w:r>
      <w:r w:rsidRPr="0025354E">
        <w:rPr>
          <w:rFonts w:ascii="Times New Roman" w:hAnsi="Times New Roman" w:cs="Times New Roman"/>
          <w:sz w:val="24"/>
        </w:rPr>
        <w:tab/>
        <w:t>Mod 4: February 25 – April 19, 2019</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crockettdiane@bealcollege.edu </w:t>
      </w:r>
      <w:r w:rsidRPr="0025354E">
        <w:rPr>
          <w:rFonts w:ascii="Times New Roman" w:hAnsi="Times New Roman" w:cs="Times New Roman"/>
          <w:sz w:val="24"/>
        </w:rPr>
        <w:tab/>
        <w:t>Monday - Wednesday, 10:40 – 1:30pm. Rm 6</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Cellphone:  207-699-8509</w:t>
      </w:r>
      <w:r w:rsidRPr="0025354E">
        <w:rPr>
          <w:rFonts w:ascii="Times New Roman" w:hAnsi="Times New Roman" w:cs="Times New Roman"/>
          <w:sz w:val="24"/>
        </w:rPr>
        <w:tab/>
        <w:t>No Class – April 15, Patriot’s Day</w:t>
      </w:r>
    </w:p>
    <w:p w:rsidR="00FC43B6"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Office hours:  by appointment </w:t>
      </w:r>
    </w:p>
    <w:p w:rsidR="0025354E" w:rsidRDefault="0025354E" w:rsidP="0025354E">
      <w:pPr>
        <w:tabs>
          <w:tab w:val="left" w:pos="5760"/>
        </w:tabs>
        <w:spacing w:after="0" w:line="240" w:lineRule="auto"/>
        <w:rPr>
          <w:rFonts w:ascii="Times New Roman" w:hAnsi="Times New Roman" w:cs="Times New Roman"/>
          <w:sz w:val="24"/>
        </w:rPr>
      </w:pPr>
    </w:p>
    <w:p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Course textbook: </w:t>
      </w:r>
      <w:r w:rsidRPr="0025354E">
        <w:rPr>
          <w:rFonts w:ascii="Times New Roman" w:hAnsi="Times New Roman" w:cs="Times New Roman"/>
          <w:b/>
          <w:sz w:val="24"/>
        </w:rPr>
        <w:tab/>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 xml:space="preserve">Gaskin, Shelley, et al. Go! with Microsoft Office 2013, All in One. Pearson, 2017. </w:t>
      </w:r>
    </w:p>
    <w:p w:rsid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ISBN: 9780133427295</w:t>
      </w:r>
    </w:p>
    <w:p w:rsidR="0025354E" w:rsidRDefault="0025354E" w:rsidP="0025354E">
      <w:pPr>
        <w:tabs>
          <w:tab w:val="left" w:pos="5760"/>
        </w:tabs>
        <w:spacing w:after="0" w:line="240" w:lineRule="auto"/>
        <w:rPr>
          <w:rFonts w:ascii="Times New Roman" w:hAnsi="Times New Roman" w:cs="Times New Roman"/>
          <w:sz w:val="24"/>
        </w:rPr>
      </w:pPr>
    </w:p>
    <w:p w:rsidR="0025354E" w:rsidRPr="0025354E" w:rsidRDefault="0025354E" w:rsidP="0025354E">
      <w:pPr>
        <w:tabs>
          <w:tab w:val="left" w:pos="5760"/>
        </w:tabs>
        <w:spacing w:after="0" w:line="240" w:lineRule="auto"/>
        <w:rPr>
          <w:rFonts w:ascii="Times New Roman" w:hAnsi="Times New Roman" w:cs="Times New Roman"/>
          <w:b/>
          <w:sz w:val="24"/>
        </w:rPr>
      </w:pPr>
      <w:r w:rsidRPr="0025354E">
        <w:rPr>
          <w:rFonts w:ascii="Times New Roman" w:hAnsi="Times New Roman" w:cs="Times New Roman"/>
          <w:b/>
          <w:sz w:val="24"/>
        </w:rPr>
        <w:t xml:space="preserve">Instructional Methods: </w:t>
      </w:r>
    </w:p>
    <w:p w:rsidR="0025354E" w:rsidRPr="0025354E" w:rsidRDefault="0025354E" w:rsidP="0025354E">
      <w:pPr>
        <w:tabs>
          <w:tab w:val="left" w:pos="5760"/>
        </w:tabs>
        <w:spacing w:after="0" w:line="240" w:lineRule="auto"/>
        <w:rPr>
          <w:rFonts w:ascii="Times New Roman" w:hAnsi="Times New Roman" w:cs="Times New Roman"/>
          <w:sz w:val="24"/>
        </w:rPr>
      </w:pPr>
      <w:r w:rsidRPr="0025354E">
        <w:rPr>
          <w:rFonts w:ascii="Times New Roman" w:hAnsi="Times New Roman" w:cs="Times New Roman"/>
          <w:sz w:val="24"/>
        </w:rPr>
        <w:t>A variety of instruction methods will be employed during this course including skill building exercises, lectures and demonstrations.</w:t>
      </w:r>
    </w:p>
    <w:p w:rsidR="0025354E" w:rsidRPr="0025354E" w:rsidRDefault="0025354E" w:rsidP="0025354E">
      <w:pPr>
        <w:tabs>
          <w:tab w:val="left" w:pos="5760"/>
        </w:tabs>
        <w:spacing w:after="0" w:line="240" w:lineRule="auto"/>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simplePos x="0" y="0"/>
                <wp:positionH relativeFrom="margin">
                  <wp:posOffset>625366</wp:posOffset>
                </wp:positionH>
                <wp:positionV relativeFrom="paragraph">
                  <wp:posOffset>33239</wp:posOffset>
                </wp:positionV>
                <wp:extent cx="5591175" cy="3783724"/>
                <wp:effectExtent l="0" t="0" r="9525" b="76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37837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w:t>
                            </w:r>
                            <w:r w:rsidRPr="0025354E">
                              <w:rPr>
                                <w:rStyle w:val="CommentReference"/>
                                <w:rFonts w:ascii="Times New Roman" w:hAnsi="Times New Roman" w:cs="Times New Roman"/>
                                <w:sz w:val="24"/>
                                <w:szCs w:val="24"/>
                              </w:rPr>
                              <w:annotationRef/>
                            </w:r>
                            <w:r w:rsidRPr="0025354E">
                              <w:rPr>
                                <w:rFonts w:ascii="Times New Roman" w:hAnsi="Times New Roman" w:cs="Times New Roman"/>
                                <w:sz w:val="24"/>
                                <w:szCs w:val="24"/>
                              </w:rPr>
                              <w:t xml:space="preserve"> </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1. Describe the role Information Technology and computers within our technological society.</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rsidR="00F05A71" w:rsidRDefault="00F05A71" w:rsidP="002535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9.25pt;margin-top:2.6pt;width:440.25pt;height:297.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" stroked="f">
                <v:textbox>
                  <w:txbxContent>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b/>
                          <w:sz w:val="24"/>
                          <w:szCs w:val="24"/>
                        </w:rPr>
                        <w:t>Course Objectives</w:t>
                      </w:r>
                      <w:r w:rsidRPr="0025354E">
                        <w:rPr>
                          <w:rFonts w:ascii="Times New Roman" w:hAnsi="Times New Roman" w:cs="Times New Roman"/>
                          <w:sz w:val="24"/>
                          <w:szCs w:val="24"/>
                        </w:rPr>
                        <w:t>:</w:t>
                      </w:r>
                      <w:r w:rsidRPr="0025354E">
                        <w:rPr>
                          <w:rStyle w:val="CommentReference"/>
                          <w:rFonts w:ascii="Times New Roman" w:hAnsi="Times New Roman" w:cs="Times New Roman"/>
                          <w:sz w:val="24"/>
                          <w:szCs w:val="24"/>
                        </w:rPr>
                        <w:annotationRef/>
                      </w:r>
                      <w:r w:rsidRPr="0025354E">
                        <w:rPr>
                          <w:rFonts w:ascii="Times New Roman" w:hAnsi="Times New Roman" w:cs="Times New Roman"/>
                          <w:sz w:val="24"/>
                          <w:szCs w:val="24"/>
                        </w:rPr>
                        <w:t xml:space="preserve"> </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1. Describe the role Information Technology and computers within our technological society.</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2. Explain the Internet and World Wide Web including concepts and components.</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3. Identify the basic hardware components of a computer and state the purpose of each.</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4. Explain the purpose of application and system software and identify examples of each.</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5. Discuss computer communication concepts including wired and wireless networks.</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6. Identify privacy and security issues associated with computer usage and ways to reduce risk.</w:t>
                      </w:r>
                    </w:p>
                    <w:p w:rsidR="00F05A71" w:rsidRPr="0025354E" w:rsidRDefault="00F05A71" w:rsidP="0025354E">
                      <w:pPr>
                        <w:spacing w:after="120"/>
                        <w:rPr>
                          <w:rFonts w:ascii="Times New Roman" w:hAnsi="Times New Roman" w:cs="Times New Roman"/>
                          <w:sz w:val="24"/>
                          <w:szCs w:val="24"/>
                        </w:rPr>
                      </w:pPr>
                      <w:r w:rsidRPr="0025354E">
                        <w:rPr>
                          <w:rFonts w:ascii="Times New Roman" w:hAnsi="Times New Roman" w:cs="Times New Roman"/>
                          <w:sz w:val="24"/>
                          <w:szCs w:val="24"/>
                        </w:rPr>
                        <w:t>7. Discuss the convergence of technology and how it impacts society.</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8. Discuss the pros and cons of societal and ethical issues involved in future technological developments.</w:t>
                      </w:r>
                    </w:p>
                    <w:p w:rsidR="00F05A71" w:rsidRPr="0025354E" w:rsidRDefault="00F05A71" w:rsidP="0025354E">
                      <w:pPr>
                        <w:spacing w:after="120"/>
                        <w:ind w:left="270" w:hanging="270"/>
                        <w:rPr>
                          <w:rFonts w:ascii="Times New Roman" w:hAnsi="Times New Roman" w:cs="Times New Roman"/>
                          <w:sz w:val="24"/>
                          <w:szCs w:val="24"/>
                        </w:rPr>
                      </w:pPr>
                      <w:r w:rsidRPr="0025354E">
                        <w:rPr>
                          <w:rFonts w:ascii="Times New Roman" w:hAnsi="Times New Roman" w:cs="Times New Roman"/>
                          <w:sz w:val="24"/>
                          <w:szCs w:val="24"/>
                        </w:rPr>
                        <w:t>9. Demonstrate proficiency in using productivity software including word processor, spread sheet, and database applications.</w:t>
                      </w:r>
                    </w:p>
                    <w:p w:rsidR="00F05A71" w:rsidRDefault="00F05A71" w:rsidP="0025354E"/>
                  </w:txbxContent>
                </v:textbox>
                <w10:wrap anchorx="margin"/>
              </v:shape>
            </w:pict>
          </mc:Fallback>
        </mc:AlternateContent>
      </w:r>
    </w:p>
    <w:p w:rsidR="0025354E" w:rsidRDefault="0025354E"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6230FC" w:rsidRDefault="006230FC" w:rsidP="0025354E">
      <w:pPr>
        <w:tabs>
          <w:tab w:val="left" w:pos="5760"/>
        </w:tabs>
        <w:spacing w:after="0" w:line="240" w:lineRule="auto"/>
        <w:rPr>
          <w:rFonts w:ascii="Times New Roman" w:hAnsi="Times New Roman" w:cs="Times New Roman"/>
          <w:sz w:val="24"/>
        </w:rPr>
      </w:pPr>
    </w:p>
    <w:p w:rsidR="00E6771B" w:rsidRDefault="00E6771B" w:rsidP="0025354E">
      <w:pPr>
        <w:tabs>
          <w:tab w:val="left" w:pos="5760"/>
        </w:tabs>
        <w:spacing w:after="0" w:line="240" w:lineRule="auto"/>
        <w:rPr>
          <w:rFonts w:ascii="Times New Roman" w:hAnsi="Times New Roman" w:cs="Times New Roman"/>
          <w:sz w:val="24"/>
        </w:rPr>
      </w:pPr>
    </w:p>
    <w:p w:rsidR="00E6771B" w:rsidRDefault="00E6771B" w:rsidP="0025354E">
      <w:pPr>
        <w:tabs>
          <w:tab w:val="left" w:pos="5760"/>
        </w:tabs>
        <w:spacing w:after="0" w:line="240" w:lineRule="auto"/>
        <w:rPr>
          <w:rFonts w:ascii="Times New Roman" w:hAnsi="Times New Roman" w:cs="Times New Roman"/>
          <w:sz w:val="24"/>
        </w:rPr>
      </w:pPr>
    </w:p>
    <w:p w:rsidR="006230FC" w:rsidRDefault="006230FC" w:rsidP="006230FC">
      <w:pPr>
        <w:spacing w:after="40"/>
        <w:rPr>
          <w:rFonts w:ascii="Times New Roman" w:hAnsi="Times New Roman" w:cs="Times New Roman"/>
          <w:b/>
          <w:sz w:val="24"/>
          <w:szCs w:val="24"/>
        </w:rPr>
      </w:pPr>
      <w:r w:rsidRPr="006230FC">
        <w:rPr>
          <w:rFonts w:ascii="Times New Roman" w:hAnsi="Times New Roman" w:cs="Times New Roman"/>
          <w:b/>
          <w:sz w:val="24"/>
          <w:szCs w:val="24"/>
        </w:rPr>
        <w:t>COURSE OUTLINE</w:t>
      </w:r>
      <w:r>
        <w:rPr>
          <w:rFonts w:ascii="Times New Roman" w:hAnsi="Times New Roman" w:cs="Times New Roman"/>
          <w:b/>
          <w:sz w:val="24"/>
          <w:szCs w:val="24"/>
        </w:rPr>
        <w:t>:</w:t>
      </w:r>
    </w:p>
    <w:p w:rsidR="006230FC" w:rsidRDefault="006230FC" w:rsidP="0025354E">
      <w:pPr>
        <w:tabs>
          <w:tab w:val="left" w:pos="5760"/>
        </w:tabs>
        <w:spacing w:after="0" w:line="240" w:lineRule="auto"/>
        <w:rPr>
          <w:rFonts w:ascii="Times New Roman" w:hAnsi="Times New Roman" w:cs="Times New Roman"/>
          <w:sz w:val="24"/>
        </w:rPr>
      </w:pPr>
    </w:p>
    <w:tbl>
      <w:tblPr>
        <w:tblW w:w="5052"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5560"/>
        <w:gridCol w:w="3515"/>
      </w:tblGrid>
      <w:tr w:rsidR="006230FC" w:rsidRPr="006230FC" w:rsidTr="00E6771B">
        <w:tc>
          <w:tcPr>
            <w:tcW w:w="838" w:type="pct"/>
            <w:shd w:val="clear" w:color="auto" w:fill="CCCCCC"/>
          </w:tcPr>
          <w:p w:rsidR="006230FC" w:rsidRPr="006230FC" w:rsidRDefault="006230FC" w:rsidP="006230FC">
            <w:pPr>
              <w:spacing w:before="120"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Week</w:t>
            </w:r>
          </w:p>
        </w:tc>
        <w:tc>
          <w:tcPr>
            <w:tcW w:w="2550" w:type="pct"/>
            <w:shd w:val="clear" w:color="auto" w:fill="CCCCCC"/>
          </w:tcPr>
          <w:p w:rsidR="006230FC" w:rsidRPr="006230FC" w:rsidRDefault="006230FC" w:rsidP="006230FC">
            <w:pPr>
              <w:spacing w:before="120" w:after="12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b/>
                <w:sz w:val="24"/>
                <w:szCs w:val="24"/>
              </w:rPr>
              <w:t>Read and Perform Steps</w:t>
            </w:r>
          </w:p>
        </w:tc>
        <w:tc>
          <w:tcPr>
            <w:tcW w:w="1612" w:type="pct"/>
            <w:shd w:val="clear" w:color="auto" w:fill="CCCCCC"/>
          </w:tcPr>
          <w:p w:rsidR="006230FC" w:rsidRPr="006230FC" w:rsidRDefault="006230FC" w:rsidP="006230FC">
            <w:pPr>
              <w:spacing w:before="120" w:after="0" w:line="240" w:lineRule="auto"/>
              <w:rPr>
                <w:rFonts w:ascii="Times New Roman" w:eastAsia="Times New Roman" w:hAnsi="Times New Roman" w:cs="Times New Roman"/>
                <w:b/>
                <w:sz w:val="24"/>
                <w:szCs w:val="24"/>
              </w:rPr>
            </w:pPr>
            <w:r w:rsidRPr="006230FC">
              <w:rPr>
                <w:rFonts w:ascii="Times New Roman" w:eastAsia="Times New Roman" w:hAnsi="Times New Roman" w:cs="Times New Roman"/>
                <w:b/>
                <w:sz w:val="24"/>
                <w:szCs w:val="24"/>
              </w:rPr>
              <w:t>Classwork</w:t>
            </w:r>
          </w:p>
        </w:tc>
      </w:tr>
      <w:tr w:rsidR="006230FC" w:rsidRPr="006230FC" w:rsidTr="00E6771B">
        <w:trPr>
          <w:trHeight w:val="1565"/>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1</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Computers and Information Processing</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2</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Getting Started with Windows 8.1</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1-8</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bookmarkStart w:id="0" w:name="_GoBack"/>
        <w:bookmarkEnd w:id="0"/>
      </w:tr>
      <w:tr w:rsidR="006230FC" w:rsidRPr="006230FC" w:rsidTr="00F05A71">
        <w:trPr>
          <w:trHeight w:val="1412"/>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2</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3</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Introduction to Microsoft Office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4</w:t>
            </w:r>
          </w:p>
          <w:p w:rsidR="006230FC" w:rsidRPr="006230FC" w:rsidRDefault="006230FC" w:rsidP="006230FC">
            <w:pPr>
              <w:spacing w:after="0" w:line="240" w:lineRule="auto"/>
              <w:rPr>
                <w:rFonts w:ascii="Times New Roman" w:eastAsia="Times New Roman" w:hAnsi="Times New Roman" w:cs="Times New Roman"/>
                <w:sz w:val="24"/>
                <w:szCs w:val="24"/>
                <w:lang w:val="fr-FR"/>
              </w:rPr>
            </w:pPr>
            <w:r w:rsidRPr="006230FC">
              <w:rPr>
                <w:rFonts w:ascii="Times New Roman" w:eastAsia="Times New Roman" w:hAnsi="Times New Roman" w:cs="Times New Roman"/>
                <w:sz w:val="24"/>
                <w:szCs w:val="24"/>
                <w:lang w:val="fr-FR"/>
              </w:rPr>
              <w:t>The Internet</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E6771B">
        <w:trPr>
          <w:trHeight w:val="1907"/>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3</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5</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Internet Explorer, Microsoft Cloud Computing and OneNote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lang w:val="fr-FR"/>
              </w:rPr>
            </w:pPr>
            <w:r w:rsidRPr="006230FC">
              <w:rPr>
                <w:rFonts w:ascii="Times New Roman" w:eastAsia="Times New Roman" w:hAnsi="Times New Roman" w:cs="Times New Roman"/>
                <w:sz w:val="24"/>
                <w:szCs w:val="24"/>
                <w:lang w:val="fr-FR"/>
              </w:rPr>
              <w:t>Chapter 6</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Hardware</w:t>
            </w:r>
          </w:p>
          <w:p w:rsidR="006230FC" w:rsidRPr="006230FC" w:rsidRDefault="006230FC"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1-7</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Objectives 1-6</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F05A71">
        <w:trPr>
          <w:trHeight w:val="1493"/>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4</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7</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Documents with Microsoft Word</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8</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Using Word to Create Resumes and Cover Letters</w:t>
            </w: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7B</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8B</w:t>
            </w:r>
          </w:p>
          <w:p w:rsidR="006230FC" w:rsidRPr="006230FC" w:rsidRDefault="006230FC" w:rsidP="006230FC">
            <w:pPr>
              <w:spacing w:after="0" w:line="240" w:lineRule="auto"/>
              <w:rPr>
                <w:rFonts w:ascii="Times New Roman" w:eastAsia="Times New Roman" w:hAnsi="Times New Roman" w:cs="Times New Roman"/>
                <w:sz w:val="24"/>
                <w:szCs w:val="24"/>
              </w:rPr>
            </w:pPr>
          </w:p>
        </w:tc>
      </w:tr>
      <w:tr w:rsidR="006230FC" w:rsidRPr="006230FC" w:rsidTr="00E6771B">
        <w:trPr>
          <w:trHeight w:val="2582"/>
        </w:trPr>
        <w:tc>
          <w:tcPr>
            <w:tcW w:w="838" w:type="pct"/>
            <w:shd w:val="clear" w:color="auto" w:fill="auto"/>
          </w:tcPr>
          <w:p w:rsidR="006230FC" w:rsidRPr="006230FC" w:rsidRDefault="006230FC"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5</w:t>
            </w:r>
          </w:p>
        </w:tc>
        <w:tc>
          <w:tcPr>
            <w:tcW w:w="2550"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9</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System Software</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10</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Worksheets with Column Charts Using Microsoft Excel </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11</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Tables and Inserting Functions and Charts</w:t>
            </w:r>
          </w:p>
        </w:tc>
        <w:tc>
          <w:tcPr>
            <w:tcW w:w="1612" w:type="pct"/>
            <w:shd w:val="clear" w:color="auto" w:fill="auto"/>
          </w:tcPr>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10B</w:t>
            </w: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11A</w:t>
            </w:r>
          </w:p>
          <w:p w:rsidR="006230FC" w:rsidRPr="006230FC" w:rsidRDefault="006230FC"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11B</w:t>
            </w:r>
          </w:p>
        </w:tc>
      </w:tr>
      <w:tr w:rsidR="00E6771B" w:rsidRPr="006230FC" w:rsidTr="00F05A71">
        <w:trPr>
          <w:trHeight w:val="2312"/>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6</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12</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Networks, Security and Privacy</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13</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 xml:space="preserve">Creating and Editing Presentations with PowerPoint </w:t>
            </w: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13B</w:t>
            </w:r>
          </w:p>
        </w:tc>
      </w:tr>
      <w:tr w:rsidR="00E6771B" w:rsidRPr="006230FC" w:rsidTr="00F05A71">
        <w:trPr>
          <w:trHeight w:val="1988"/>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7</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14</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Creating an Access Database and Running Queries</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15</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Application Software</w:t>
            </w:r>
          </w:p>
          <w:p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14B</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tc>
      </w:tr>
      <w:tr w:rsidR="00E6771B" w:rsidRPr="006230FC" w:rsidTr="00F05A71">
        <w:trPr>
          <w:trHeight w:val="755"/>
        </w:trPr>
        <w:tc>
          <w:tcPr>
            <w:tcW w:w="838" w:type="pct"/>
            <w:shd w:val="clear" w:color="auto" w:fill="auto"/>
          </w:tcPr>
          <w:p w:rsidR="00E6771B" w:rsidRPr="006230FC" w:rsidRDefault="00E6771B" w:rsidP="006230FC">
            <w:pPr>
              <w:spacing w:after="0" w:line="240" w:lineRule="auto"/>
              <w:jc w:val="center"/>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8</w:t>
            </w:r>
          </w:p>
        </w:tc>
        <w:tc>
          <w:tcPr>
            <w:tcW w:w="2550"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Chapter 16</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Cloud Computing with Google</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p>
        </w:tc>
        <w:tc>
          <w:tcPr>
            <w:tcW w:w="1612" w:type="pct"/>
            <w:shd w:val="clear" w:color="auto" w:fill="auto"/>
          </w:tcPr>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16A</w:t>
            </w: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Project 16B</w:t>
            </w:r>
          </w:p>
          <w:p w:rsidR="00E6771B" w:rsidRPr="006230FC" w:rsidRDefault="00E6771B" w:rsidP="006230FC">
            <w:pPr>
              <w:spacing w:after="0" w:line="240" w:lineRule="auto"/>
              <w:rPr>
                <w:rFonts w:ascii="Times New Roman" w:eastAsia="Times New Roman" w:hAnsi="Times New Roman" w:cs="Times New Roman"/>
                <w:sz w:val="24"/>
                <w:szCs w:val="24"/>
              </w:rPr>
            </w:pPr>
          </w:p>
          <w:p w:rsidR="00E6771B" w:rsidRPr="006230FC" w:rsidRDefault="00E6771B" w:rsidP="006230FC">
            <w:pPr>
              <w:spacing w:after="0" w:line="240" w:lineRule="auto"/>
              <w:rPr>
                <w:rFonts w:ascii="Times New Roman" w:eastAsia="Times New Roman" w:hAnsi="Times New Roman" w:cs="Times New Roman"/>
                <w:sz w:val="24"/>
                <w:szCs w:val="24"/>
              </w:rPr>
            </w:pPr>
            <w:r w:rsidRPr="006230FC">
              <w:rPr>
                <w:rFonts w:ascii="Times New Roman" w:eastAsia="Times New Roman" w:hAnsi="Times New Roman" w:cs="Times New Roman"/>
                <w:sz w:val="24"/>
                <w:szCs w:val="24"/>
              </w:rPr>
              <w:t>Final Project Due</w:t>
            </w:r>
          </w:p>
        </w:tc>
      </w:tr>
    </w:tbl>
    <w:p w:rsidR="006230FC" w:rsidRDefault="006230FC" w:rsidP="0025354E">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b/>
          <w:sz w:val="24"/>
        </w:rPr>
        <w:t>Grading:</w:t>
      </w:r>
      <w:r w:rsidRPr="006230FC">
        <w:rPr>
          <w:rFonts w:ascii="Times New Roman" w:hAnsi="Times New Roman" w:cs="Times New Roman"/>
          <w:sz w:val="24"/>
        </w:rPr>
        <w:t xml:space="preserve">  </w:t>
      </w:r>
      <w:r w:rsidRPr="006230FC">
        <w:rPr>
          <w:rFonts w:ascii="Times New Roman" w:hAnsi="Times New Roman" w:cs="Times New Roman"/>
          <w:sz w:val="24"/>
        </w:rPr>
        <w:tab/>
        <w:t>Homework</w:t>
      </w:r>
      <w:r w:rsidRPr="006230FC">
        <w:rPr>
          <w:rFonts w:ascii="Times New Roman" w:hAnsi="Times New Roman" w:cs="Times New Roman"/>
          <w:sz w:val="24"/>
        </w:rPr>
        <w:tab/>
      </w:r>
      <w:r w:rsidRPr="006230FC">
        <w:rPr>
          <w:rFonts w:ascii="Times New Roman" w:hAnsi="Times New Roman" w:cs="Times New Roman"/>
          <w:sz w:val="24"/>
        </w:rPr>
        <w:tab/>
        <w:t>30%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Test/Quizzes</w:t>
      </w:r>
      <w:r w:rsidRPr="006230FC">
        <w:rPr>
          <w:rFonts w:ascii="Times New Roman" w:hAnsi="Times New Roman" w:cs="Times New Roman"/>
          <w:sz w:val="24"/>
        </w:rPr>
        <w:tab/>
      </w:r>
      <w:r w:rsidRPr="006230FC">
        <w:rPr>
          <w:rFonts w:ascii="Times New Roman" w:hAnsi="Times New Roman" w:cs="Times New Roman"/>
          <w:sz w:val="24"/>
        </w:rPr>
        <w:tab/>
        <w:t>40%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Final Project</w:t>
      </w:r>
      <w:r w:rsidRPr="006230FC">
        <w:rPr>
          <w:rFonts w:ascii="Times New Roman" w:hAnsi="Times New Roman" w:cs="Times New Roman"/>
          <w:sz w:val="24"/>
        </w:rPr>
        <w:tab/>
      </w:r>
      <w:r w:rsidRPr="006230FC">
        <w:rPr>
          <w:rFonts w:ascii="Times New Roman" w:hAnsi="Times New Roman" w:cs="Times New Roman"/>
          <w:sz w:val="24"/>
        </w:rPr>
        <w:tab/>
        <w:t>20%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t>Class Participation</w:t>
      </w:r>
      <w:r w:rsidRPr="006230FC">
        <w:rPr>
          <w:rFonts w:ascii="Times New Roman" w:hAnsi="Times New Roman" w:cs="Times New Roman"/>
          <w:sz w:val="24"/>
        </w:rPr>
        <w:tab/>
      </w:r>
      <w:r w:rsidRPr="006230FC">
        <w:rPr>
          <w:rFonts w:ascii="Times New Roman" w:hAnsi="Times New Roman" w:cs="Times New Roman"/>
          <w:sz w:val="24"/>
          <w:u w:val="single"/>
        </w:rPr>
        <w:t>10%</w:t>
      </w:r>
    </w:p>
    <w:p w:rsidR="006230FC" w:rsidRP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ab/>
      </w:r>
      <w:r w:rsidRPr="006230FC">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100%</w:t>
      </w: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Professional Conduct:</w:t>
      </w:r>
      <w:r w:rsidRPr="006230FC">
        <w:rPr>
          <w:rFonts w:ascii="Times New Roman" w:hAnsi="Times New Roman" w:cs="Times New Roman"/>
          <w:sz w:val="24"/>
        </w:rPr>
        <w:t xml:space="preserve"> Students are expected to attend all classes. Absences should be communicated to the instructor before the class either by email or a phone call to the college. As with all Beal College courses, it is expected that between your readings, written work, quizzes and exams you will be dedicating about 2 hours of additional time per week for every hour of class time, or about 10 hours, to responsibly keep pace with the course. This is a career-oriented school and in the professional world for which you are training deadlines matter. Therefore, we would be remiss in our training if they did not matter here as well. If you will miss a deadline for the submission of work, you need to make me aware in advance of that deadline. </w:t>
      </w:r>
    </w:p>
    <w:p w:rsidR="006230FC" w:rsidRPr="006230FC" w:rsidRDefault="006230FC" w:rsidP="006230FC">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Student Conduct:</w:t>
      </w:r>
      <w:r w:rsidRPr="006230FC">
        <w:rPr>
          <w:rFonts w:ascii="Times New Roman" w:hAnsi="Times New Roman" w:cs="Times New Roman"/>
          <w:sz w:val="24"/>
        </w:rPr>
        <w:t xml:space="preserve"> Please consult the Course Catalog, beginning on page 22, for the Beal College Code of Conduct. Naturally, any standards of decorum that apply to the Beal campus generally also apply to your conduct in this class. </w:t>
      </w:r>
    </w:p>
    <w:p w:rsidR="006230FC" w:rsidRPr="006230FC" w:rsidRDefault="006230FC" w:rsidP="006230FC">
      <w:pPr>
        <w:tabs>
          <w:tab w:val="left" w:pos="5760"/>
        </w:tabs>
        <w:spacing w:after="0" w:line="240" w:lineRule="auto"/>
        <w:rPr>
          <w:rFonts w:ascii="Times New Roman" w:hAnsi="Times New Roman" w:cs="Times New Roman"/>
          <w:sz w:val="24"/>
        </w:rPr>
      </w:pPr>
    </w:p>
    <w:p w:rsidR="006230FC" w:rsidRPr="006230FC" w:rsidRDefault="006230FC" w:rsidP="006230FC">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Academic Dishonesty</w:t>
      </w:r>
      <w:r w:rsidRPr="006230FC">
        <w:rPr>
          <w:rFonts w:ascii="Times New Roman" w:hAnsi="Times New Roman" w:cs="Times New Roman"/>
          <w:sz w:val="24"/>
        </w:rPr>
        <w:t xml:space="preserve">: From the Beal College catalog, pp. 23-24: </w:t>
      </w:r>
    </w:p>
    <w:p w:rsidR="006230FC" w:rsidRDefault="006230FC" w:rsidP="006230FC">
      <w:pPr>
        <w:tabs>
          <w:tab w:val="left" w:pos="5760"/>
        </w:tabs>
        <w:spacing w:after="0" w:line="240" w:lineRule="auto"/>
        <w:rPr>
          <w:rFonts w:ascii="Times New Roman" w:hAnsi="Times New Roman" w:cs="Times New Roman"/>
          <w:sz w:val="24"/>
        </w:rPr>
      </w:pPr>
      <w:r w:rsidRPr="006230FC">
        <w:rPr>
          <w:rFonts w:ascii="Times New Roman" w:hAnsi="Times New Roman" w:cs="Times New Roman"/>
          <w:sz w:val="24"/>
        </w:rPr>
        <w:t>“Beal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w:t>
      </w:r>
    </w:p>
    <w:p w:rsidR="00E6771B" w:rsidRPr="00E6771B" w:rsidRDefault="00E6771B" w:rsidP="006230FC">
      <w:pPr>
        <w:tabs>
          <w:tab w:val="left" w:pos="5760"/>
        </w:tabs>
        <w:spacing w:after="0" w:line="240" w:lineRule="auto"/>
        <w:rPr>
          <w:rFonts w:ascii="Times New Roman" w:hAnsi="Times New Roman" w:cs="Times New Roman"/>
          <w:sz w:val="16"/>
          <w:szCs w:val="16"/>
        </w:rPr>
      </w:pPr>
    </w:p>
    <w:p w:rsidR="00E6771B" w:rsidRPr="00E6771B"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sz w:val="24"/>
        </w:rP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rsidR="00E6771B" w:rsidRPr="00E6771B" w:rsidRDefault="00E6771B" w:rsidP="00E6771B">
      <w:pPr>
        <w:tabs>
          <w:tab w:val="left" w:pos="5760"/>
        </w:tabs>
        <w:spacing w:after="0" w:line="240" w:lineRule="auto"/>
        <w:rPr>
          <w:rFonts w:ascii="Times New Roman" w:hAnsi="Times New Roman" w:cs="Times New Roman"/>
          <w:sz w:val="24"/>
        </w:rPr>
      </w:pPr>
    </w:p>
    <w:p w:rsidR="00E6771B" w:rsidRPr="0025354E" w:rsidRDefault="00E6771B" w:rsidP="00E6771B">
      <w:pPr>
        <w:tabs>
          <w:tab w:val="left" w:pos="5760"/>
        </w:tabs>
        <w:spacing w:after="0" w:line="240" w:lineRule="auto"/>
        <w:rPr>
          <w:rFonts w:ascii="Times New Roman" w:hAnsi="Times New Roman" w:cs="Times New Roman"/>
          <w:sz w:val="24"/>
        </w:rPr>
      </w:pPr>
      <w:r w:rsidRPr="00E6771B">
        <w:rPr>
          <w:rFonts w:ascii="Times New Roman" w:hAnsi="Times New Roman" w:cs="Times New Roman"/>
          <w:b/>
          <w:sz w:val="24"/>
        </w:rPr>
        <w:t>Tutoring and Accommodations:</w:t>
      </w:r>
      <w:r w:rsidRPr="00E6771B">
        <w:rPr>
          <w:rFonts w:ascii="Times New Roman" w:hAnsi="Times New Roman" w:cs="Times New Roman"/>
          <w:sz w:val="24"/>
        </w:rPr>
        <w:t xml:space="preserve"> The Beal College catalog directs students to their instructor, the program director, or the registrar to request tutoring support or accommodations where necessary.  If you would like to request accommodations, you may do so at any time during this course.  </w:t>
      </w:r>
    </w:p>
    <w:sectPr w:rsidR="00E6771B" w:rsidRPr="0025354E" w:rsidSect="00F05A71">
      <w:headerReference w:type="default" r:id="rId6"/>
      <w:footerReference w:type="default" r:id="rId7"/>
      <w:headerReference w:type="first" r:id="rId8"/>
      <w:pgSz w:w="12240" w:h="15840"/>
      <w:pgMar w:top="180" w:right="720" w:bottom="720" w:left="720" w:header="540"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A71" w:rsidRDefault="00F05A71" w:rsidP="00FC43B6">
      <w:pPr>
        <w:spacing w:after="0" w:line="240" w:lineRule="auto"/>
      </w:pPr>
      <w:r>
        <w:separator/>
      </w:r>
    </w:p>
  </w:endnote>
  <w:endnote w:type="continuationSeparator" w:id="0">
    <w:p w:rsidR="00F05A71" w:rsidRDefault="00F05A71" w:rsidP="00FC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A71" w:rsidRPr="00A01D93" w:rsidRDefault="00F05A71" w:rsidP="006230FC">
    <w:pPr>
      <w:pStyle w:val="Footer"/>
      <w:rPr>
        <w:sz w:val="18"/>
        <w:szCs w:val="18"/>
      </w:rPr>
    </w:pPr>
    <w:r w:rsidRPr="00A01D93">
      <w:rPr>
        <w:sz w:val="18"/>
        <w:szCs w:val="18"/>
      </w:rPr>
      <w:t>Beal College, 99 Farm Rd, Bangor, ME 04401</w:t>
    </w:r>
  </w:p>
  <w:p w:rsidR="00F05A71" w:rsidRPr="00A01D93" w:rsidRDefault="00F05A71" w:rsidP="0025354E">
    <w:pPr>
      <w:pStyle w:val="Footer"/>
      <w:rPr>
        <w:sz w:val="18"/>
        <w:szCs w:val="18"/>
      </w:rPr>
    </w:pPr>
    <w:r w:rsidRPr="00A01D93">
      <w:rPr>
        <w:sz w:val="18"/>
        <w:szCs w:val="18"/>
      </w:rPr>
      <w:t xml:space="preserve">(207) 947-9541 </w:t>
    </w:r>
  </w:p>
  <w:p w:rsidR="00F05A71" w:rsidRPr="00A01D93" w:rsidRDefault="00F05A71" w:rsidP="0025354E">
    <w:pPr>
      <w:pStyle w:val="Footer"/>
      <w:rPr>
        <w:sz w:val="18"/>
        <w:szCs w:val="18"/>
      </w:rPr>
    </w:pPr>
    <w:hyperlink r:id="rId1" w:history="1">
      <w:r w:rsidRPr="00A01D93">
        <w:rPr>
          <w:rStyle w:val="Hyperlink"/>
          <w:sz w:val="18"/>
          <w:szCs w:val="18"/>
        </w:rPr>
        <w:t>www.bealcollege.edu</w:t>
      </w:r>
    </w:hyperlink>
  </w:p>
  <w:p w:rsidR="00F05A71" w:rsidRDefault="00F05A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A71" w:rsidRDefault="00F05A71" w:rsidP="00FC43B6">
      <w:pPr>
        <w:spacing w:after="0" w:line="240" w:lineRule="auto"/>
      </w:pPr>
      <w:r>
        <w:separator/>
      </w:r>
    </w:p>
  </w:footnote>
  <w:footnote w:type="continuationSeparator" w:id="0">
    <w:p w:rsidR="00F05A71" w:rsidRDefault="00F05A71" w:rsidP="00FC43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A71" w:rsidRDefault="00F05A71" w:rsidP="00FC43B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A71" w:rsidRDefault="00F05A71" w:rsidP="00E6771B">
    <w:pPr>
      <w:pStyle w:val="Header"/>
      <w:jc w:val="center"/>
    </w:pPr>
    <w:r w:rsidRPr="00CE443A">
      <w:rPr>
        <w:noProof/>
      </w:rPr>
      <w:drawing>
        <wp:inline distT="0" distB="0" distL="0" distR="0" wp14:anchorId="53FF5D0C" wp14:editId="06A180CF">
          <wp:extent cx="3079750" cy="1082675"/>
          <wp:effectExtent l="0" t="0" r="6350" b="3175"/>
          <wp:docPr id="12" name="Picture 12"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9750" cy="10826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revisionView w:inkAnnotations="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3B6"/>
    <w:rsid w:val="0025354E"/>
    <w:rsid w:val="005A679F"/>
    <w:rsid w:val="006230FC"/>
    <w:rsid w:val="007152CE"/>
    <w:rsid w:val="00C310F3"/>
    <w:rsid w:val="00E6771B"/>
    <w:rsid w:val="00F05A71"/>
    <w:rsid w:val="00FC4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5:chartTrackingRefBased/>
  <w15:docId w15:val="{C5BADD6F-EB03-4F4E-80F5-BB647524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3B6"/>
  </w:style>
  <w:style w:type="paragraph" w:styleId="Footer">
    <w:name w:val="footer"/>
    <w:basedOn w:val="Normal"/>
    <w:link w:val="FooterChar"/>
    <w:unhideWhenUsed/>
    <w:rsid w:val="00FC4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3B6"/>
  </w:style>
  <w:style w:type="character" w:styleId="CommentReference">
    <w:name w:val="annotation reference"/>
    <w:uiPriority w:val="99"/>
    <w:semiHidden/>
    <w:unhideWhenUsed/>
    <w:rsid w:val="0025354E"/>
    <w:rPr>
      <w:sz w:val="16"/>
      <w:szCs w:val="16"/>
    </w:rPr>
  </w:style>
  <w:style w:type="character" w:styleId="Hyperlink">
    <w:name w:val="Hyperlink"/>
    <w:rsid w:val="002535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EA46B3AE</Template>
  <TotalTime>42</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Crockett</dc:creator>
  <cp:keywords/>
  <dc:description/>
  <cp:lastModifiedBy>Diane Crockett</cp:lastModifiedBy>
  <cp:revision>2</cp:revision>
  <dcterms:created xsi:type="dcterms:W3CDTF">2019-02-04T19:21:00Z</dcterms:created>
  <dcterms:modified xsi:type="dcterms:W3CDTF">2019-02-04T20:13:00Z</dcterms:modified>
</cp:coreProperties>
</file>